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Airdrie and Shotts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Airdrie and Shotts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Airdrie and Shotts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Airdrie and Shotts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Airdrie and Shotts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Airdrie and Shotts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64.3% </w:t>
      </w:r>
      <w:r w:rsidRPr="004747BF">
        <w:rPr>
          <w:rFonts w:ascii="Libre Franklin Light" w:eastAsia="Times New Roman" w:hAnsi="Libre Franklin Light" w:cs="Calibri Light"/>
        </w:rPr>
        <w:t xml:space="preserve">of those respondents classified as PGSI 8+ in Airdrie and Shotts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Airdrie and Shotts is estimated to be </w:t>
      </w:r>
      <w:r w:rsidRPr="00773DF7">
        <w:rPr>
          <w:rFonts w:ascii="Libre Franklin Light" w:eastAsia="Times New Roman" w:hAnsi="Libre Franklin Light" w:cs="Calibri Light"/>
          <w:b/>
          <w:bCs/>
          <w:color w:val="C45911" w:themeColor="accent2" w:themeShade="BF"/>
        </w:rPr>
        <w:t xml:space="preserve">£2,357,607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Airdrie and Shotts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Airdrie and Shotts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Airdrie and Shotts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Airdrie and Shotts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irdrie and Shott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Airdrie and Shotts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irdrie and Shott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Airdrie and Shotts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Airdrie and Shotts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irdrie and Shott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Airdrie and Shotts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12.8%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Airdrie and Shotts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Airdrie and Shotts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87.2%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Airdrie and Shotts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Airdrie and Shotts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Airdrie and Shotts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£2,357,607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Airdrie and Shotts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£38,402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£794,165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£56,891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£16,001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£29,335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£1,422,813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£2,357,607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Airdrie and Shotts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Airdrie and Shotts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Airdrie and Shotts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Airdrie and Shotts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Airdrie and Shotts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Airdrie and Shotts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Airdrie and Shotts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Airdrie and Shotts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Airdrie and Shotts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Airdrie and Shotts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Airdrie and Shotts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Airdrie and Shotts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5A126F1-BADC-4E11-A5D5-DE07DF4C49F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